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7121"/>
        <w:gridCol w:w="1369"/>
      </w:tblGrid>
      <w:tr w:rsidR="005E580A" w:rsidRPr="00DF7E82" w14:paraId="25456CDE" w14:textId="77777777" w:rsidTr="00E021E5">
        <w:tc>
          <w:tcPr>
            <w:tcW w:w="9918" w:type="dxa"/>
            <w:gridSpan w:val="3"/>
          </w:tcPr>
          <w:p w14:paraId="78BD0D45" w14:textId="77777777" w:rsidR="005E580A" w:rsidRPr="00DF7E82" w:rsidRDefault="005E580A" w:rsidP="009A6B19">
            <w:pPr>
              <w:jc w:val="right"/>
              <w:rPr>
                <w:rFonts w:ascii="Arial Narrow" w:hAnsi="Arial Narrow" w:cs="Arial"/>
                <w:b/>
              </w:rPr>
            </w:pPr>
            <w:r w:rsidRPr="00DF7E82">
              <w:rPr>
                <w:rFonts w:ascii="Arial Narrow" w:hAnsi="Arial Narrow" w:cs="Arial"/>
                <w:b/>
              </w:rPr>
              <w:t>Obrazec št. 4</w:t>
            </w:r>
          </w:p>
          <w:p w14:paraId="778786A5" w14:textId="7E5D5134" w:rsidR="005E580A" w:rsidRPr="00FD54CC" w:rsidRDefault="005E580A" w:rsidP="00FD54CC">
            <w:pPr>
              <w:jc w:val="both"/>
              <w:rPr>
                <w:rFonts w:ascii="Arial Narrow" w:hAnsi="Arial Narrow" w:cs="Arial"/>
                <w:b/>
                <w: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caps/>
                <w:sz w:val="20"/>
                <w:szCs w:val="20"/>
              </w:rPr>
              <w:t>PODATKI O PODIZVAJALCU, ZAHTEVA IN  SOGLASJE PODIZVAJALCA ZA NEPOSREDNO PLAČILO</w:t>
            </w:r>
          </w:p>
        </w:tc>
      </w:tr>
      <w:tr w:rsidR="005E580A" w:rsidRPr="00DF7E82" w14:paraId="08B8BD08" w14:textId="77777777" w:rsidTr="00E021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369" w:type="dxa"/>
        </w:trPr>
        <w:tc>
          <w:tcPr>
            <w:tcW w:w="1428" w:type="dxa"/>
          </w:tcPr>
          <w:p w14:paraId="736E3D1D" w14:textId="77777777" w:rsidR="005E580A" w:rsidRPr="00DF7E82" w:rsidRDefault="005E580A" w:rsidP="006623FD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 w:rsidRPr="00DF7E82"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</w:tcPr>
          <w:p w14:paraId="672B71C7" w14:textId="70F137F7" w:rsidR="005E580A" w:rsidRPr="00DF7E82" w:rsidRDefault="005E580A" w:rsidP="006623FD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/>
              </w:rPr>
            </w:pPr>
            <w:r w:rsidRPr="00DF7E82"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 w:rsidRPr="00DF7E82">
              <w:rPr>
                <w:rFonts w:ascii="Arial Narrow" w:hAnsi="Arial Narrow" w:cs="Arial"/>
                <w:smallCaps/>
                <w:sz w:val="22"/>
                <w:szCs w:val="22"/>
              </w:rPr>
              <w:t xml:space="preserve">v </w:t>
            </w:r>
            <w:proofErr w:type="spellStart"/>
            <w:r w:rsidRPr="00DF7E82">
              <w:rPr>
                <w:rFonts w:ascii="Arial Narrow" w:hAnsi="Arial Narrow" w:cs="Arial"/>
                <w:smallCaps/>
                <w:sz w:val="22"/>
                <w:szCs w:val="22"/>
              </w:rPr>
              <w:t>pdf</w:t>
            </w:r>
            <w:proofErr w:type="spellEnd"/>
            <w:r w:rsidRPr="00DF7E82">
              <w:rPr>
                <w:rFonts w:ascii="Arial Narrow" w:hAnsi="Arial Narrow" w:cs="Arial"/>
                <w:smallCaps/>
                <w:sz w:val="22"/>
                <w:szCs w:val="22"/>
              </w:rPr>
              <w:t xml:space="preserve"> obliki</w:t>
            </w:r>
            <w:r w:rsidRPr="00DF7E82">
              <w:rPr>
                <w:rFonts w:ascii="Arial Narrow" w:hAnsi="Arial Narrow" w:cs="Arial"/>
                <w:smallCaps/>
                <w:sz w:val="22"/>
                <w:szCs w:val="22"/>
                <w:lang w:val="sl-SI"/>
              </w:rPr>
              <w:t>. PO POTREBI SE OBRAZEC KOPIRA IN PREDLOŽI V VEČ IZVODIH</w:t>
            </w:r>
          </w:p>
        </w:tc>
      </w:tr>
    </w:tbl>
    <w:p w14:paraId="3238984D" w14:textId="77777777" w:rsidR="005E580A" w:rsidRPr="00DF7E82" w:rsidRDefault="005E580A" w:rsidP="005E580A">
      <w:pPr>
        <w:rPr>
          <w:rFonts w:ascii="Arial Narrow" w:hAnsi="Arial Narrow"/>
          <w:b/>
        </w:rPr>
      </w:pPr>
    </w:p>
    <w:p w14:paraId="403784E2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2CF1B3CF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4F8BE0A5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</w:p>
    <w:p w14:paraId="4435E89E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1. Podatki o podizvajalcu: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650"/>
      </w:tblGrid>
      <w:tr w:rsidR="005E580A" w:rsidRPr="00DF7E82" w14:paraId="46D87300" w14:textId="77777777" w:rsidTr="00E021E5">
        <w:tc>
          <w:tcPr>
            <w:tcW w:w="2268" w:type="dxa"/>
          </w:tcPr>
          <w:p w14:paraId="6329C499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14:paraId="5467FB32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7650" w:type="dxa"/>
          </w:tcPr>
          <w:p w14:paraId="341C904C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54783F45" w14:textId="77777777" w:rsidTr="00E021E5">
        <w:tc>
          <w:tcPr>
            <w:tcW w:w="2268" w:type="dxa"/>
          </w:tcPr>
          <w:p w14:paraId="78C09419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DF7E82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7650" w:type="dxa"/>
          </w:tcPr>
          <w:p w14:paraId="0EFE7FC4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730851F3" w14:textId="77777777" w:rsidTr="00E021E5">
        <w:tc>
          <w:tcPr>
            <w:tcW w:w="2268" w:type="dxa"/>
          </w:tcPr>
          <w:p w14:paraId="24201555" w14:textId="508937A3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DF7E82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KONTAKTNI PODATKI (kontaktna oseba, telefon, e-naslov):</w:t>
            </w:r>
          </w:p>
        </w:tc>
        <w:tc>
          <w:tcPr>
            <w:tcW w:w="7650" w:type="dxa"/>
          </w:tcPr>
          <w:p w14:paraId="7DDF1A7E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2CF699E1" w14:textId="77777777" w:rsidTr="00E021E5">
        <w:tc>
          <w:tcPr>
            <w:tcW w:w="2268" w:type="dxa"/>
          </w:tcPr>
          <w:p w14:paraId="213CD2FC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7650" w:type="dxa"/>
          </w:tcPr>
          <w:p w14:paraId="3576E331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1030EEDD" w14:textId="77777777" w:rsidTr="00E021E5">
        <w:tc>
          <w:tcPr>
            <w:tcW w:w="2268" w:type="dxa"/>
          </w:tcPr>
          <w:p w14:paraId="0B7A26BB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7650" w:type="dxa"/>
          </w:tcPr>
          <w:p w14:paraId="682C8D2D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0F2AE1D6" w14:textId="77777777" w:rsidTr="00E021E5">
        <w:tc>
          <w:tcPr>
            <w:tcW w:w="2268" w:type="dxa"/>
          </w:tcPr>
          <w:p w14:paraId="40483CE6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7650" w:type="dxa"/>
          </w:tcPr>
          <w:p w14:paraId="2E550844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3C97B340" w14:textId="77777777" w:rsidTr="00E021E5">
        <w:tc>
          <w:tcPr>
            <w:tcW w:w="2268" w:type="dxa"/>
          </w:tcPr>
          <w:p w14:paraId="7B268D01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7650" w:type="dxa"/>
          </w:tcPr>
          <w:p w14:paraId="10FC5D65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21D1E5C9" w14:textId="77777777" w:rsidTr="00E021E5">
        <w:tc>
          <w:tcPr>
            <w:tcW w:w="2268" w:type="dxa"/>
          </w:tcPr>
          <w:p w14:paraId="22C463A3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7650" w:type="dxa"/>
          </w:tcPr>
          <w:p w14:paraId="632F1F55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03E5B84A" w14:textId="77777777" w:rsidTr="00E021E5">
        <w:tc>
          <w:tcPr>
            <w:tcW w:w="2268" w:type="dxa"/>
          </w:tcPr>
          <w:p w14:paraId="0C6904B3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GOSPODARSKI SUBJEKT SODI MED MSP, KOT JE OPREDELJENO V PRIPOROČILU KOMISIJE 2003/361/ES (OBKROŽITI/PODČRTATI)</w:t>
            </w:r>
          </w:p>
        </w:tc>
        <w:tc>
          <w:tcPr>
            <w:tcW w:w="7650" w:type="dxa"/>
          </w:tcPr>
          <w:p w14:paraId="33E5EEBE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704ACD8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9678854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z w:val="20"/>
                <w:szCs w:val="20"/>
                <w:lang w:eastAsia="en-US"/>
              </w:rPr>
              <w:t>DA / NE</w:t>
            </w:r>
          </w:p>
        </w:tc>
      </w:tr>
    </w:tbl>
    <w:p w14:paraId="1EDBA416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</w:p>
    <w:p w14:paraId="6B32921E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 xml:space="preserve">2. Del javnega naročila, ki se oddaja v </w:t>
      </w:r>
      <w:proofErr w:type="spellStart"/>
      <w:r w:rsidRPr="00DF7E82">
        <w:rPr>
          <w:rFonts w:ascii="Arial Narrow" w:hAnsi="Arial Narrow" w:cs="Arial"/>
          <w:b/>
          <w:sz w:val="20"/>
          <w:szCs w:val="20"/>
        </w:rPr>
        <w:t>podizvajanje</w:t>
      </w:r>
      <w:proofErr w:type="spellEnd"/>
      <w:r w:rsidRPr="00DF7E82">
        <w:rPr>
          <w:rFonts w:ascii="Arial Narrow" w:hAnsi="Arial Narrow" w:cs="Arial"/>
          <w:b/>
          <w:sz w:val="20"/>
          <w:szCs w:val="20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650"/>
      </w:tblGrid>
      <w:tr w:rsidR="005E580A" w:rsidRPr="00DF7E82" w14:paraId="61EA394B" w14:textId="77777777" w:rsidTr="00E021E5">
        <w:tc>
          <w:tcPr>
            <w:tcW w:w="2268" w:type="dxa"/>
          </w:tcPr>
          <w:p w14:paraId="0E1C7699" w14:textId="77777777" w:rsidR="005E580A" w:rsidRPr="00DF7E82" w:rsidRDefault="005E580A" w:rsidP="006623FD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7650" w:type="dxa"/>
          </w:tcPr>
          <w:p w14:paraId="74FE7C0F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2E04401E" w14:textId="77777777" w:rsidTr="00E021E5">
        <w:tc>
          <w:tcPr>
            <w:tcW w:w="2268" w:type="dxa"/>
          </w:tcPr>
          <w:p w14:paraId="71A4D72C" w14:textId="77777777" w:rsidR="005E580A" w:rsidRPr="00DF7E82" w:rsidRDefault="005E580A" w:rsidP="006623FD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7650" w:type="dxa"/>
          </w:tcPr>
          <w:p w14:paraId="5BDFA686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47785C01" w14:textId="77777777" w:rsidTr="00E021E5">
        <w:tc>
          <w:tcPr>
            <w:tcW w:w="2268" w:type="dxa"/>
          </w:tcPr>
          <w:p w14:paraId="741C85C7" w14:textId="77777777" w:rsidR="005E580A" w:rsidRPr="00DF7E82" w:rsidRDefault="005E580A" w:rsidP="006623FD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7650" w:type="dxa"/>
          </w:tcPr>
          <w:p w14:paraId="05451D0E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1FB258EE" w14:textId="77777777" w:rsidTr="00E021E5">
        <w:tc>
          <w:tcPr>
            <w:tcW w:w="2268" w:type="dxa"/>
          </w:tcPr>
          <w:p w14:paraId="6F6E7BDC" w14:textId="77777777" w:rsidR="005E580A" w:rsidRPr="00DF7E82" w:rsidRDefault="005E580A" w:rsidP="006623FD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7650" w:type="dxa"/>
          </w:tcPr>
          <w:p w14:paraId="7C929D88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6A73AAAF" w14:textId="77777777" w:rsidTr="00E021E5">
        <w:tc>
          <w:tcPr>
            <w:tcW w:w="2268" w:type="dxa"/>
          </w:tcPr>
          <w:p w14:paraId="180A52F1" w14:textId="77777777" w:rsidR="005E580A" w:rsidRPr="00DF7E82" w:rsidRDefault="005E580A" w:rsidP="006623FD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7650" w:type="dxa"/>
          </w:tcPr>
          <w:p w14:paraId="5F1CAF08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267E12D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</w:p>
    <w:p w14:paraId="163660E1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>Datum: _________________                                         ____________________________________________</w:t>
      </w:r>
    </w:p>
    <w:p w14:paraId="3F2F5003" w14:textId="77777777" w:rsidR="005E580A" w:rsidRPr="00DF7E82" w:rsidRDefault="005E580A" w:rsidP="005E580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 xml:space="preserve">                                                 žig in podpis zakonitega zastopnika ponudnika/glavnega izvajalca </w:t>
      </w:r>
    </w:p>
    <w:p w14:paraId="151D4661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DF7E82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1F21AF10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6A45B8A6" w14:textId="2FD3C8B3" w:rsidR="005E580A" w:rsidRPr="00DF7E82" w:rsidRDefault="005E580A" w:rsidP="005E580A">
      <w:pPr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</w:t>
      </w:r>
      <w:r w:rsidR="00AB6DE4">
        <w:rPr>
          <w:rFonts w:ascii="Arial Narrow" w:hAnsi="Arial Narrow" w:cs="Arial"/>
          <w:b/>
          <w:sz w:val="20"/>
          <w:szCs w:val="20"/>
        </w:rPr>
        <w:t>ena</w:t>
      </w:r>
      <w:r w:rsidRPr="00DF7E82">
        <w:rPr>
          <w:rFonts w:ascii="Arial Narrow" w:hAnsi="Arial Narrow" w:cs="Arial"/>
          <w:b/>
          <w:sz w:val="20"/>
          <w:szCs w:val="20"/>
        </w:rPr>
        <w:t>) (izpolni podizvajalec v primeru, da zahteva neposredno plačilo):</w:t>
      </w:r>
    </w:p>
    <w:p w14:paraId="0FC9AF38" w14:textId="77777777" w:rsidR="005E580A" w:rsidRPr="00DF7E82" w:rsidRDefault="005E580A" w:rsidP="005E580A">
      <w:pPr>
        <w:rPr>
          <w:rFonts w:ascii="Arial Narrow" w:hAnsi="Arial Narrow" w:cs="Arial"/>
          <w:sz w:val="20"/>
          <w:szCs w:val="20"/>
        </w:rPr>
      </w:pPr>
    </w:p>
    <w:p w14:paraId="4753B4EF" w14:textId="77777777" w:rsidR="005E580A" w:rsidRPr="00DF7E82" w:rsidRDefault="005E580A" w:rsidP="005E580A">
      <w:pPr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71511A80" w14:textId="77777777" w:rsidR="005E580A" w:rsidRPr="00DF7E82" w:rsidRDefault="005E580A" w:rsidP="005E580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4F728CFF" w14:textId="77777777" w:rsidR="005E580A" w:rsidRPr="00DF7E82" w:rsidRDefault="005E580A" w:rsidP="005E580A">
      <w:pPr>
        <w:jc w:val="center"/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I Z J A V L J A M,</w:t>
      </w:r>
    </w:p>
    <w:p w14:paraId="7897ED12" w14:textId="77777777" w:rsidR="005E580A" w:rsidRPr="00DF7E82" w:rsidRDefault="005E580A" w:rsidP="005E580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776ED4F4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71EC99EF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</w:p>
    <w:p w14:paraId="1CDA6B6D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>Datum: __________</w:t>
      </w:r>
    </w:p>
    <w:p w14:paraId="0257E2FB" w14:textId="77777777" w:rsidR="005E580A" w:rsidRPr="00DF7E82" w:rsidRDefault="005E580A" w:rsidP="005E580A">
      <w:pPr>
        <w:jc w:val="right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00AB7B5F" w14:textId="77777777" w:rsidR="005E580A" w:rsidRPr="00DF7E82" w:rsidRDefault="005E580A" w:rsidP="005E580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4DA8AA3B" w14:textId="77777777" w:rsidR="005E580A" w:rsidRPr="00DF7E82" w:rsidRDefault="005E580A" w:rsidP="005E580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podizvajalec</w:t>
      </w:r>
      <w:bookmarkStart w:id="0" w:name="_GoBack"/>
      <w:bookmarkEnd w:id="0"/>
    </w:p>
    <w:sectPr w:rsidR="005E580A" w:rsidRPr="00DF7E82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9D879" w14:textId="77777777" w:rsidR="006F16FD" w:rsidRDefault="006F16FD">
      <w:r>
        <w:separator/>
      </w:r>
    </w:p>
  </w:endnote>
  <w:endnote w:type="continuationSeparator" w:id="0">
    <w:p w14:paraId="411B0FC5" w14:textId="77777777" w:rsidR="006F16FD" w:rsidRDefault="006F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5DD62" w14:textId="77777777" w:rsidR="006F16FD" w:rsidRDefault="006F16FD">
      <w:r>
        <w:separator/>
      </w:r>
    </w:p>
  </w:footnote>
  <w:footnote w:type="continuationSeparator" w:id="0">
    <w:p w14:paraId="2CEA63D0" w14:textId="77777777" w:rsidR="006F16FD" w:rsidRDefault="006F1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0"/>
  </w:num>
  <w:num w:numId="4">
    <w:abstractNumId w:val="33"/>
  </w:num>
  <w:num w:numId="5">
    <w:abstractNumId w:val="38"/>
  </w:num>
  <w:num w:numId="6">
    <w:abstractNumId w:val="23"/>
  </w:num>
  <w:num w:numId="7">
    <w:abstractNumId w:val="14"/>
  </w:num>
  <w:num w:numId="8">
    <w:abstractNumId w:val="36"/>
  </w:num>
  <w:num w:numId="9">
    <w:abstractNumId w:val="3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11"/>
  </w:num>
  <w:num w:numId="17">
    <w:abstractNumId w:val="10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26"/>
  </w:num>
  <w:num w:numId="23">
    <w:abstractNumId w:val="13"/>
  </w:num>
  <w:num w:numId="24">
    <w:abstractNumId w:val="18"/>
  </w:num>
  <w:num w:numId="25">
    <w:abstractNumId w:val="39"/>
  </w:num>
  <w:num w:numId="26">
    <w:abstractNumId w:val="31"/>
  </w:num>
  <w:num w:numId="27">
    <w:abstractNumId w:val="1"/>
  </w:num>
  <w:num w:numId="28">
    <w:abstractNumId w:val="24"/>
  </w:num>
  <w:num w:numId="29">
    <w:abstractNumId w:val="20"/>
  </w:num>
  <w:num w:numId="30">
    <w:abstractNumId w:val="9"/>
  </w:num>
  <w:num w:numId="31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</w:num>
  <w:num w:numId="40">
    <w:abstractNumId w:val="0"/>
  </w:num>
  <w:num w:numId="41">
    <w:abstractNumId w:val="15"/>
  </w:num>
  <w:num w:numId="42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1290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26C2"/>
    <w:rsid w:val="004F3F0C"/>
    <w:rsid w:val="004F4B77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567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6FD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3B85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8F2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45815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54CC"/>
    <w:rsid w:val="00FD5A63"/>
    <w:rsid w:val="00FD6218"/>
    <w:rsid w:val="00FD655A"/>
    <w:rsid w:val="00FD7A85"/>
    <w:rsid w:val="00FD7BD5"/>
    <w:rsid w:val="00FE15B5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2D2AD-FD89-4D72-8305-E3E2E5CE9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2016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4</cp:revision>
  <cp:lastPrinted>2022-09-01T11:23:00Z</cp:lastPrinted>
  <dcterms:created xsi:type="dcterms:W3CDTF">2022-09-02T09:45:00Z</dcterms:created>
  <dcterms:modified xsi:type="dcterms:W3CDTF">2022-09-02T09:48:00Z</dcterms:modified>
</cp:coreProperties>
</file>